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FD4DE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FD4DE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FD4DE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FD4DE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504B6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07143/038-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7438D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7438D" w:rsidRPr="0027438D">
          <w:rPr>
            <w:bCs/>
          </w:rPr>
          <w:t>17.10.2016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504B66" w:rsidRPr="00504B6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504B66" w:rsidRPr="00504B66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504B66" w:rsidRPr="00504B66">
          <w:rPr>
            <w:rStyle w:val="aa"/>
          </w:rPr>
          <w:t xml:space="preserve"> Поликлиника - Рентгенологическое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504B66" w:rsidRPr="00504B66">
          <w:rPr>
            <w:u w:val="single"/>
          </w:rPr>
          <w:t xml:space="preserve"> 07143/038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504B66" w:rsidRPr="00504B66">
          <w:rPr>
            <w:rStyle w:val="aa"/>
          </w:rPr>
          <w:t xml:space="preserve"> Заведующий </w:t>
        </w:r>
        <w:r w:rsidR="00504B66" w:rsidRPr="00504B66">
          <w:rPr>
            <w:u w:val="single"/>
          </w:rPr>
          <w:t xml:space="preserve">отделением - врач-рентгенолог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504B66" w:rsidRPr="00504B66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504B66" w:rsidRPr="00504B6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FD4DE7" w:rsidRPr="004B7CEF" w:rsidTr="004C53B3">
        <w:trPr>
          <w:jc w:val="center"/>
        </w:trPr>
        <w:tc>
          <w:tcPr>
            <w:tcW w:w="4678" w:type="dxa"/>
            <w:vAlign w:val="center"/>
          </w:tcPr>
          <w:p w:rsidR="00FD4DE7" w:rsidRPr="004B7CEF" w:rsidRDefault="00FD4DE7" w:rsidP="00FD4DE7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FD4DE7" w:rsidRPr="004B7CEF" w:rsidRDefault="00FD4DE7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FD4DE7" w:rsidRPr="004B7CEF" w:rsidRDefault="00FD4DE7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FD4DE7" w:rsidRPr="004B7CEF" w:rsidRDefault="00FD4DE7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FD4DE7" w:rsidRPr="004B7CEF" w:rsidRDefault="00FD4DE7" w:rsidP="003367BB">
            <w:pPr>
              <w:pStyle w:val="a8"/>
            </w:pPr>
            <w:r>
              <w:t>± 0,5 %</w:t>
            </w:r>
          </w:p>
        </w:tc>
      </w:tr>
      <w:tr w:rsidR="00FD4DE7" w:rsidRPr="004B7CEF" w:rsidTr="004C53B3">
        <w:trPr>
          <w:jc w:val="center"/>
        </w:trPr>
        <w:tc>
          <w:tcPr>
            <w:tcW w:w="4678" w:type="dxa"/>
            <w:vAlign w:val="center"/>
          </w:tcPr>
          <w:p w:rsidR="00FD4DE7" w:rsidRDefault="00FD4DE7" w:rsidP="00FD4DE7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FD4DE7" w:rsidRDefault="00FD4DE7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FD4DE7" w:rsidRDefault="00FD4DE7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FD4DE7" w:rsidRDefault="00FD4DE7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FD4DE7" w:rsidRDefault="00FD4DE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D4DE7" w:rsidRPr="00FD4DE7" w:rsidRDefault="00EF785D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FD4DE7" w:rsidRPr="00FD4DE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D4DE7" w:rsidRPr="00FD4DE7" w:rsidRDefault="00FD4DE7" w:rsidP="00AD14A4">
      <w:r w:rsidRPr="00FD4DE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FD4DE7" w:rsidP="00AD14A4">
      <w:r w:rsidRPr="00FD4DE7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="00EF785D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3014F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i/>
              </w:rPr>
            </w:pPr>
            <w:bookmarkStart w:id="16" w:name="ko1_1797"/>
            <w:bookmarkEnd w:id="16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3014F" w:rsidRPr="004B7CEF" w:rsidRDefault="005028AF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13014F" w:rsidRDefault="004A47F0" w:rsidP="00FF386A">
            <w:pPr>
              <w:pStyle w:val="a8"/>
            </w:pPr>
            <w:r>
              <w:t>10</w:t>
            </w:r>
            <w:r w:rsidR="0013014F" w:rsidRPr="0013014F">
              <w:t>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  <w:r w:rsidRPr="0027438D">
              <w:rPr>
                <w:b/>
              </w:rPr>
              <w:t>100</w:t>
            </w:r>
          </w:p>
        </w:tc>
      </w:tr>
      <w:tr w:rsidR="0027438D" w:rsidRPr="004B7CEF" w:rsidTr="00FF386A">
        <w:trPr>
          <w:jc w:val="center"/>
        </w:trPr>
        <w:tc>
          <w:tcPr>
            <w:tcW w:w="3237" w:type="dxa"/>
            <w:vAlign w:val="center"/>
          </w:tcPr>
          <w:p w:rsidR="0027438D" w:rsidRPr="0027438D" w:rsidRDefault="0027438D" w:rsidP="00FF386A">
            <w:pPr>
              <w:pStyle w:val="a8"/>
              <w:rPr>
                <w:i/>
              </w:rPr>
            </w:pPr>
            <w:bookmarkStart w:id="18" w:name="kcss1797"/>
            <w:bookmarkEnd w:id="18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27438D" w:rsidRDefault="0027438D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27438D" w:rsidRDefault="0027438D" w:rsidP="00FF386A">
            <w:pPr>
              <w:pStyle w:val="a8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27438D" w:rsidRDefault="0027438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7438D" w:rsidRPr="004B7CEF" w:rsidRDefault="0027438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7438D" w:rsidRPr="0027438D" w:rsidRDefault="0027438D" w:rsidP="00FF386A">
            <w:pPr>
              <w:pStyle w:val="a8"/>
              <w:rPr>
                <w:b/>
              </w:rPr>
            </w:pPr>
          </w:p>
        </w:tc>
      </w:tr>
    </w:tbl>
    <w:p w:rsidR="005028AF" w:rsidRDefault="005028AF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7438D" w:rsidRPr="0027438D">
          <w:rPr>
            <w:bCs/>
          </w:rPr>
          <w:t>-</w:t>
        </w:r>
        <w:r w:rsidR="0027438D" w:rsidRPr="0027438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7438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FD4DE7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FD4DE7" w:rsidRDefault="00FD4DE7" w:rsidP="00EF6C29">
            <w:pPr>
              <w:pStyle w:val="a8"/>
            </w:pPr>
            <w:r w:rsidRPr="00FD4DE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FD4DE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FD4DE7" w:rsidRDefault="00FD4DE7" w:rsidP="00EF6C29">
            <w:pPr>
              <w:pStyle w:val="a8"/>
            </w:pPr>
            <w:r w:rsidRPr="00FD4DE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FD4DE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FD4DE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FD4DE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FD4DE7" w:rsidRDefault="00FD4DE7" w:rsidP="00EF6C29">
            <w:pPr>
              <w:pStyle w:val="a8"/>
            </w:pPr>
            <w:r w:rsidRPr="00FD4DE7">
              <w:t>Митяева Ольга Александровна</w:t>
            </w:r>
          </w:p>
        </w:tc>
      </w:tr>
      <w:tr w:rsidR="00EF6C29" w:rsidRPr="00FD4DE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FD4DE7" w:rsidRDefault="00FD4DE7" w:rsidP="00EF6C29">
            <w:pPr>
              <w:pStyle w:val="a8"/>
              <w:rPr>
                <w:b/>
                <w:vertAlign w:val="superscript"/>
              </w:rPr>
            </w:pPr>
            <w:r w:rsidRPr="00FD4DE7">
              <w:rPr>
                <w:vertAlign w:val="superscript"/>
              </w:rPr>
              <w:t xml:space="preserve">(№ в реестре </w:t>
            </w:r>
            <w:r w:rsidRPr="00FD4DE7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EF6C29" w:rsidRPr="00FD4DE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FD4DE7" w:rsidRDefault="00FD4DE7" w:rsidP="00EF6C29">
            <w:pPr>
              <w:pStyle w:val="a8"/>
              <w:rPr>
                <w:b/>
                <w:vertAlign w:val="superscript"/>
              </w:rPr>
            </w:pPr>
            <w:r w:rsidRPr="00FD4DE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FD4DE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FD4DE7" w:rsidRDefault="00FD4DE7" w:rsidP="00EF6C29">
            <w:pPr>
              <w:pStyle w:val="a8"/>
              <w:rPr>
                <w:b/>
                <w:vertAlign w:val="superscript"/>
              </w:rPr>
            </w:pPr>
            <w:r w:rsidRPr="00FD4D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FD4DE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FD4DE7" w:rsidRDefault="00FD4DE7" w:rsidP="00EF6C29">
            <w:pPr>
              <w:pStyle w:val="a8"/>
              <w:rPr>
                <w:b/>
                <w:vertAlign w:val="superscript"/>
              </w:rPr>
            </w:pPr>
            <w:r w:rsidRPr="00FD4DE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FD4DE7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FD4DE7" w:rsidRDefault="00FD4DE7" w:rsidP="003367BB">
            <w:pPr>
              <w:pStyle w:val="a8"/>
            </w:pPr>
            <w:r w:rsidRPr="00FD4DE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FD4DE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FD4DE7" w:rsidRDefault="00FD4DE7" w:rsidP="003367BB">
            <w:pPr>
              <w:pStyle w:val="a8"/>
            </w:pPr>
            <w:r w:rsidRPr="00FD4DE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FD4DE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FD4DE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FD4DE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FD4DE7" w:rsidRDefault="00FD4DE7" w:rsidP="003367BB">
            <w:pPr>
              <w:pStyle w:val="a8"/>
            </w:pPr>
            <w:r w:rsidRPr="00FD4DE7">
              <w:t>Митяева Ольга Александровна</w:t>
            </w:r>
          </w:p>
        </w:tc>
      </w:tr>
      <w:tr w:rsidR="003367BB" w:rsidRPr="00FD4DE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FD4DE7" w:rsidRDefault="00FD4DE7" w:rsidP="003367BB">
            <w:pPr>
              <w:pStyle w:val="a8"/>
              <w:rPr>
                <w:b/>
                <w:vertAlign w:val="superscript"/>
              </w:rPr>
            </w:pPr>
            <w:r w:rsidRPr="00FD4D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FD4DE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FD4DE7" w:rsidRDefault="00FD4DE7" w:rsidP="003367BB">
            <w:pPr>
              <w:pStyle w:val="a8"/>
              <w:rPr>
                <w:b/>
                <w:vertAlign w:val="superscript"/>
              </w:rPr>
            </w:pPr>
            <w:r w:rsidRPr="00FD4DE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FD4DE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FD4DE7" w:rsidRDefault="00FD4DE7" w:rsidP="003367BB">
            <w:pPr>
              <w:pStyle w:val="a8"/>
              <w:rPr>
                <w:b/>
                <w:vertAlign w:val="superscript"/>
              </w:rPr>
            </w:pPr>
            <w:r w:rsidRPr="00FD4D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FD4DE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FD4DE7" w:rsidRDefault="00FD4DE7" w:rsidP="003367BB">
            <w:pPr>
              <w:pStyle w:val="a8"/>
              <w:rPr>
                <w:b/>
                <w:vertAlign w:val="superscript"/>
              </w:rPr>
            </w:pPr>
            <w:r w:rsidRPr="00FD4DE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4F" w:rsidRDefault="0013014F" w:rsidP="0076042D">
      <w:pPr>
        <w:pStyle w:val="a9"/>
      </w:pPr>
      <w:r>
        <w:separator/>
      </w:r>
    </w:p>
  </w:endnote>
  <w:endnote w:type="continuationSeparator" w:id="0">
    <w:p w:rsidR="0013014F" w:rsidRDefault="001301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504B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07143/038-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EF785D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EF785D" w:rsidRPr="004C53B3">
            <w:rPr>
              <w:rStyle w:val="ad"/>
              <w:sz w:val="20"/>
              <w:szCs w:val="20"/>
            </w:rPr>
            <w:fldChar w:fldCharType="separate"/>
          </w:r>
          <w:r w:rsidR="00504B66">
            <w:rPr>
              <w:rStyle w:val="ad"/>
              <w:noProof/>
              <w:sz w:val="20"/>
              <w:szCs w:val="20"/>
            </w:rPr>
            <w:t>1</w:t>
          </w:r>
          <w:r w:rsidR="00EF785D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04B66" w:rsidRPr="00504B66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4F" w:rsidRDefault="0013014F" w:rsidP="0076042D">
      <w:pPr>
        <w:pStyle w:val="a9"/>
      </w:pPr>
      <w:r>
        <w:separator/>
      </w:r>
    </w:p>
  </w:footnote>
  <w:footnote w:type="continuationSeparator" w:id="0">
    <w:p w:rsidR="0013014F" w:rsidRDefault="001301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014CE9E5EEE04CEBBEC57C7C2D22FCBC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5914-91 Методические указания по фотометрическому измерению концентраций свинца и его неорганических соединений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8- Х "/>
    <w:docVar w:name="oborud" w:val=" Негатоскоп,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6C561CD05784C33B995690F5BC616E6"/>
    <w:docVar w:name="rm_id" w:val="238"/>
    <w:docVar w:name="rm_name" w:val=" Заведующий отделением - врач-рентгенолог "/>
    <w:docVar w:name="rm_number" w:val=" 07143/038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Пленка для рентгеновских снимков "/>
    <w:docVar w:name="version" w:val="51"/>
  </w:docVars>
  <w:rsids>
    <w:rsidRoot w:val="00AB7B9A"/>
    <w:rsid w:val="00014126"/>
    <w:rsid w:val="00025683"/>
    <w:rsid w:val="00032BCD"/>
    <w:rsid w:val="00046815"/>
    <w:rsid w:val="0005566C"/>
    <w:rsid w:val="000D1F5B"/>
    <w:rsid w:val="00110025"/>
    <w:rsid w:val="00123F45"/>
    <w:rsid w:val="0013014F"/>
    <w:rsid w:val="001429B1"/>
    <w:rsid w:val="001607C8"/>
    <w:rsid w:val="00195DEE"/>
    <w:rsid w:val="001F4D8D"/>
    <w:rsid w:val="002000E8"/>
    <w:rsid w:val="00223D0B"/>
    <w:rsid w:val="00234932"/>
    <w:rsid w:val="0027438D"/>
    <w:rsid w:val="002A3673"/>
    <w:rsid w:val="002E55C6"/>
    <w:rsid w:val="00305B2F"/>
    <w:rsid w:val="003367BB"/>
    <w:rsid w:val="00367816"/>
    <w:rsid w:val="003876C3"/>
    <w:rsid w:val="003911DB"/>
    <w:rsid w:val="003C24DB"/>
    <w:rsid w:val="00402CAC"/>
    <w:rsid w:val="00444410"/>
    <w:rsid w:val="004578D4"/>
    <w:rsid w:val="004A47AD"/>
    <w:rsid w:val="004A47F0"/>
    <w:rsid w:val="004B7CEF"/>
    <w:rsid w:val="004C4DB2"/>
    <w:rsid w:val="004C53B3"/>
    <w:rsid w:val="005028AF"/>
    <w:rsid w:val="00504B66"/>
    <w:rsid w:val="005472C1"/>
    <w:rsid w:val="00563E94"/>
    <w:rsid w:val="00576095"/>
    <w:rsid w:val="005A3A36"/>
    <w:rsid w:val="005B466C"/>
    <w:rsid w:val="005B7FE8"/>
    <w:rsid w:val="005C0A9A"/>
    <w:rsid w:val="005D2ED5"/>
    <w:rsid w:val="0063641C"/>
    <w:rsid w:val="0069682B"/>
    <w:rsid w:val="006B623D"/>
    <w:rsid w:val="006C28B3"/>
    <w:rsid w:val="006D6C9B"/>
    <w:rsid w:val="007049EB"/>
    <w:rsid w:val="00710271"/>
    <w:rsid w:val="00717C9F"/>
    <w:rsid w:val="0076042D"/>
    <w:rsid w:val="007D1852"/>
    <w:rsid w:val="007D2CEA"/>
    <w:rsid w:val="00814BF6"/>
    <w:rsid w:val="008554F6"/>
    <w:rsid w:val="00883461"/>
    <w:rsid w:val="008E68DE"/>
    <w:rsid w:val="0090588D"/>
    <w:rsid w:val="0092778A"/>
    <w:rsid w:val="009534CE"/>
    <w:rsid w:val="009B0B72"/>
    <w:rsid w:val="00A12349"/>
    <w:rsid w:val="00A5747D"/>
    <w:rsid w:val="00A91908"/>
    <w:rsid w:val="00AA3FE6"/>
    <w:rsid w:val="00AA4551"/>
    <w:rsid w:val="00AB7B9A"/>
    <w:rsid w:val="00AD14A4"/>
    <w:rsid w:val="00AD5731"/>
    <w:rsid w:val="00AD7C32"/>
    <w:rsid w:val="00AF0974"/>
    <w:rsid w:val="00AF5F93"/>
    <w:rsid w:val="00AF796F"/>
    <w:rsid w:val="00B16D4D"/>
    <w:rsid w:val="00BA5029"/>
    <w:rsid w:val="00BC2F3C"/>
    <w:rsid w:val="00C02721"/>
    <w:rsid w:val="00C261E2"/>
    <w:rsid w:val="00C74291"/>
    <w:rsid w:val="00CB2DA6"/>
    <w:rsid w:val="00CE3307"/>
    <w:rsid w:val="00D76DF8"/>
    <w:rsid w:val="00D955E1"/>
    <w:rsid w:val="00DB5302"/>
    <w:rsid w:val="00DD6B1F"/>
    <w:rsid w:val="00E124F4"/>
    <w:rsid w:val="00E36337"/>
    <w:rsid w:val="00EA06D4"/>
    <w:rsid w:val="00EB72AD"/>
    <w:rsid w:val="00EC37A1"/>
    <w:rsid w:val="00EF6C29"/>
    <w:rsid w:val="00EF785D"/>
    <w:rsid w:val="00F27537"/>
    <w:rsid w:val="00F617DB"/>
    <w:rsid w:val="00F76072"/>
    <w:rsid w:val="00FB001B"/>
    <w:rsid w:val="00FD2BA8"/>
    <w:rsid w:val="00FD4DE7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2016-10-18T06:37:00Z</dcterms:created>
  <dcterms:modified xsi:type="dcterms:W3CDTF">2016-10-18T09:22:00Z</dcterms:modified>
</cp:coreProperties>
</file>